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6AD" w:rsidRPr="004079EF" w:rsidRDefault="007F66AD" w:rsidP="0074769D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РЕСПУБЛИКА  МОРДОВИЯ</w:t>
      </w:r>
    </w:p>
    <w:p w:rsidR="007F66AD" w:rsidRDefault="007F66AD" w:rsidP="0074769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СОВЕТ ДЕПУТАТОВ</w:t>
      </w:r>
    </w:p>
    <w:p w:rsidR="007F66AD" w:rsidRPr="004079EF" w:rsidRDefault="007F66AD" w:rsidP="0074769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>
        <w:rPr>
          <w:rFonts w:ascii="Arial" w:hAnsi="Arial" w:cs="Arial"/>
          <w:b/>
          <w:bCs/>
          <w:caps/>
          <w:sz w:val="32"/>
          <w:szCs w:val="32"/>
        </w:rPr>
        <w:t>качелайского сельского поселения</w:t>
      </w:r>
    </w:p>
    <w:p w:rsidR="007F66AD" w:rsidRPr="004079EF" w:rsidRDefault="007F66AD" w:rsidP="0074769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КОЧКУРОВСКОГО МУНИЦИПАЛЬНОГО РАЙОНА</w:t>
      </w:r>
    </w:p>
    <w:p w:rsidR="007F66AD" w:rsidRPr="004079EF" w:rsidRDefault="007F66AD" w:rsidP="0074769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шестого СОЗЫВА</w:t>
      </w:r>
    </w:p>
    <w:p w:rsidR="007F66AD" w:rsidRPr="004079EF" w:rsidRDefault="007F66AD" w:rsidP="00CF411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</w:p>
    <w:p w:rsidR="007F66AD" w:rsidRDefault="007F66AD" w:rsidP="00CF411D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РЕШЕНИЕ</w:t>
      </w:r>
    </w:p>
    <w:p w:rsidR="007F66AD" w:rsidRPr="004079EF" w:rsidRDefault="007F66AD" w:rsidP="00CF411D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</w:rPr>
      </w:pPr>
    </w:p>
    <w:p w:rsidR="007F66AD" w:rsidRPr="004079EF" w:rsidRDefault="007F66AD" w:rsidP="00CF411D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1 апреля 2019 года № 109</w:t>
      </w:r>
    </w:p>
    <w:p w:rsidR="007F66AD" w:rsidRPr="004079EF" w:rsidRDefault="007F66AD" w:rsidP="00CF411D">
      <w:pPr>
        <w:jc w:val="right"/>
        <w:rPr>
          <w:rFonts w:ascii="Arial" w:hAnsi="Arial" w:cs="Arial"/>
          <w:b/>
          <w:bCs/>
          <w:sz w:val="32"/>
          <w:szCs w:val="32"/>
        </w:rPr>
      </w:pPr>
    </w:p>
    <w:p w:rsidR="007F66AD" w:rsidRPr="004079EF" w:rsidRDefault="007F66AD" w:rsidP="0074769D">
      <w:pPr>
        <w:keepLines/>
        <w:widowControl w:val="0"/>
        <w:jc w:val="both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     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о внесении изменений в решение совета депутатов КАЧЕЛАЙСКОГО сельского поселения 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>КОЧКУРОВСКОГО МУНИЦИПАЛЬНОГО РАЙОНА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шестого созыва от 28.12.2018 года №101 «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>О бюджетЕ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</w:t>
      </w:r>
      <w:r w:rsidRPr="0074769D">
        <w:rPr>
          <w:rFonts w:ascii="Arial" w:hAnsi="Arial" w:cs="Arial"/>
          <w:b/>
          <w:bCs/>
          <w:caps/>
          <w:spacing w:val="-20"/>
          <w:sz w:val="32"/>
          <w:szCs w:val="32"/>
        </w:rPr>
        <w:t>Качелайского сельского поселения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на 2019 год  и на плановый период 2020 и 2021 годов</w:t>
      </w:r>
      <w:r>
        <w:rPr>
          <w:rFonts w:ascii="Arial" w:hAnsi="Arial" w:cs="Arial"/>
          <w:b/>
          <w:bCs/>
          <w:caps/>
          <w:sz w:val="32"/>
          <w:szCs w:val="32"/>
        </w:rPr>
        <w:t>» (с изменениями от 13.03.20179г. № 107)</w:t>
      </w:r>
    </w:p>
    <w:p w:rsidR="007F66AD" w:rsidRPr="00ED5120" w:rsidRDefault="007F66AD" w:rsidP="00CF411D">
      <w:pPr>
        <w:jc w:val="both"/>
        <w:rPr>
          <w:rFonts w:ascii="Arial" w:hAnsi="Arial" w:cs="Arial"/>
        </w:rPr>
      </w:pPr>
    </w:p>
    <w:p w:rsidR="007F66AD" w:rsidRDefault="007F66AD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Бюджетным Кодексом Российской Федерации Совет депутатов Качелайского сельского поселения Кочкуровского муниципального района шестого созыва РЕШИЛ:</w:t>
      </w:r>
    </w:p>
    <w:p w:rsidR="007F66AD" w:rsidRDefault="007F66AD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 Внести изменения в решение Совета депутатов Качелайского сельского поселения Кочкуровского муниципального района шестого созыва от 28.12.2018 года №101 «О бюджете Качелайского сельского поселения на 2019 год и на плановый период 2020 и 2021 годов» (с изменениями от 13.03.2019г. № 107) следующие изменения:</w:t>
      </w:r>
    </w:p>
    <w:p w:rsidR="007F66AD" w:rsidRDefault="007F66AD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1.1 Статью 1 изложить в следующей редакции:</w:t>
      </w:r>
    </w:p>
    <w:p w:rsidR="007F66AD" w:rsidRDefault="007F66AD" w:rsidP="0074769D">
      <w:pPr>
        <w:ind w:firstLine="709"/>
        <w:jc w:val="both"/>
        <w:rPr>
          <w:rFonts w:ascii="Arial" w:hAnsi="Arial" w:cs="Arial"/>
        </w:rPr>
      </w:pPr>
      <w:r w:rsidRPr="00ED5120">
        <w:rPr>
          <w:rFonts w:ascii="Arial" w:hAnsi="Arial" w:cs="Arial"/>
        </w:rPr>
        <w:t>1. Утвердить бюджет</w:t>
      </w:r>
      <w:r w:rsidRPr="00842AB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Качелайского</w:t>
      </w:r>
      <w:r w:rsidRPr="00842AB9">
        <w:rPr>
          <w:rFonts w:ascii="Arial" w:hAnsi="Arial" w:cs="Arial"/>
        </w:rPr>
        <w:t xml:space="preserve"> сельского поселения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Кочкуровского </w:t>
      </w:r>
      <w:r w:rsidRPr="00ED5120">
        <w:rPr>
          <w:rFonts w:ascii="Arial" w:hAnsi="Arial" w:cs="Arial"/>
        </w:rPr>
        <w:t xml:space="preserve">муниципального района Республики Мордовия на 2019 год по доходам в сумме </w:t>
      </w:r>
      <w:r>
        <w:rPr>
          <w:rFonts w:ascii="Arial" w:hAnsi="Arial" w:cs="Arial"/>
        </w:rPr>
        <w:t xml:space="preserve">1537,3 </w:t>
      </w:r>
      <w:r w:rsidRPr="00ED5120">
        <w:rPr>
          <w:rFonts w:ascii="Arial" w:hAnsi="Arial" w:cs="Arial"/>
        </w:rPr>
        <w:t xml:space="preserve">тыс. рублей и по расходам в сумме </w:t>
      </w:r>
      <w:r>
        <w:rPr>
          <w:rFonts w:ascii="Arial" w:hAnsi="Arial" w:cs="Arial"/>
        </w:rPr>
        <w:t>1537,3</w:t>
      </w:r>
      <w:r w:rsidRPr="00ED5120">
        <w:rPr>
          <w:rFonts w:ascii="Arial" w:hAnsi="Arial" w:cs="Arial"/>
        </w:rPr>
        <w:t xml:space="preserve"> тыс. рублей, </w:t>
      </w:r>
    </w:p>
    <w:p w:rsidR="007F66AD" w:rsidRDefault="007F66AD" w:rsidP="00033BE6">
      <w:pPr>
        <w:ind w:firstLine="709"/>
        <w:jc w:val="both"/>
        <w:rPr>
          <w:rFonts w:ascii="Arial" w:hAnsi="Arial" w:cs="Arial"/>
        </w:rPr>
      </w:pPr>
      <w:r w:rsidRPr="00ED5120">
        <w:rPr>
          <w:rFonts w:ascii="Arial" w:hAnsi="Arial" w:cs="Arial"/>
        </w:rPr>
        <w:t xml:space="preserve">2. Утвердить бюджет </w:t>
      </w:r>
      <w:r>
        <w:rPr>
          <w:rFonts w:ascii="Arial" w:hAnsi="Arial" w:cs="Arial"/>
        </w:rPr>
        <w:t>Качелайского</w:t>
      </w:r>
      <w:r w:rsidRPr="00842AB9">
        <w:rPr>
          <w:rFonts w:ascii="Arial" w:hAnsi="Arial" w:cs="Arial"/>
        </w:rPr>
        <w:t xml:space="preserve"> сельского поселения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Кочкуровского </w:t>
      </w:r>
      <w:r w:rsidRPr="00ED5120">
        <w:rPr>
          <w:rFonts w:ascii="Arial" w:hAnsi="Arial" w:cs="Arial"/>
        </w:rPr>
        <w:t xml:space="preserve">муниципального района на 2020 год по доходам в сумме </w:t>
      </w:r>
      <w:r>
        <w:rPr>
          <w:rFonts w:ascii="Arial" w:hAnsi="Arial" w:cs="Arial"/>
        </w:rPr>
        <w:t>1848,1</w:t>
      </w:r>
      <w:r w:rsidRPr="00ED5120">
        <w:rPr>
          <w:rFonts w:ascii="Arial" w:hAnsi="Arial" w:cs="Arial"/>
        </w:rPr>
        <w:t xml:space="preserve"> тыс. рублей и по расходам в сумме </w:t>
      </w:r>
      <w:r>
        <w:rPr>
          <w:rFonts w:ascii="Arial" w:hAnsi="Arial" w:cs="Arial"/>
        </w:rPr>
        <w:t>1848,1</w:t>
      </w:r>
      <w:r w:rsidRPr="00ED5120">
        <w:rPr>
          <w:rFonts w:ascii="Arial" w:hAnsi="Arial" w:cs="Arial"/>
        </w:rPr>
        <w:t xml:space="preserve">  тыс. рублей</w:t>
      </w:r>
      <w:r>
        <w:rPr>
          <w:rFonts w:ascii="Arial" w:hAnsi="Arial" w:cs="Arial"/>
        </w:rPr>
        <w:t>, в том числе условно утвержденные расходы в сумме 15,3 тыс. рублей.</w:t>
      </w:r>
    </w:p>
    <w:p w:rsidR="007F66AD" w:rsidRDefault="007F66AD" w:rsidP="00033BE6">
      <w:pPr>
        <w:ind w:firstLine="709"/>
        <w:jc w:val="both"/>
        <w:rPr>
          <w:rFonts w:ascii="Arial" w:hAnsi="Arial" w:cs="Arial"/>
        </w:rPr>
      </w:pPr>
      <w:r w:rsidRPr="00ED5120">
        <w:rPr>
          <w:rFonts w:ascii="Arial" w:hAnsi="Arial" w:cs="Arial"/>
        </w:rPr>
        <w:t xml:space="preserve">3. Утвердить бюджет </w:t>
      </w:r>
      <w:r>
        <w:rPr>
          <w:rFonts w:ascii="Arial" w:hAnsi="Arial" w:cs="Arial"/>
        </w:rPr>
        <w:t>Качелайского</w:t>
      </w:r>
      <w:r w:rsidRPr="00842AB9">
        <w:rPr>
          <w:rFonts w:ascii="Arial" w:hAnsi="Arial" w:cs="Arial"/>
        </w:rPr>
        <w:t xml:space="preserve"> сельского поселения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Кочкуровского </w:t>
      </w:r>
      <w:r w:rsidRPr="00ED5120">
        <w:rPr>
          <w:rFonts w:ascii="Arial" w:hAnsi="Arial" w:cs="Arial"/>
        </w:rPr>
        <w:t xml:space="preserve">муниципального района на 2021 год по доходам в сумме </w:t>
      </w:r>
      <w:r>
        <w:rPr>
          <w:rFonts w:ascii="Arial" w:hAnsi="Arial" w:cs="Arial"/>
        </w:rPr>
        <w:t>2211,6</w:t>
      </w:r>
      <w:r w:rsidRPr="00ED5120">
        <w:rPr>
          <w:rFonts w:ascii="Arial" w:hAnsi="Arial" w:cs="Arial"/>
        </w:rPr>
        <w:t xml:space="preserve"> тыс. рублей и по расходам в сумме </w:t>
      </w:r>
      <w:r>
        <w:rPr>
          <w:rFonts w:ascii="Arial" w:hAnsi="Arial" w:cs="Arial"/>
        </w:rPr>
        <w:t>2211,6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тыс. рублей, 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 том числе условно утвержденные расходы в сумме 59,5 тыс. рублей.</w:t>
      </w:r>
    </w:p>
    <w:p w:rsidR="007F66AD" w:rsidRDefault="007F66AD" w:rsidP="007476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7F66AD" w:rsidRDefault="007F66AD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 Приложение </w:t>
      </w:r>
      <w:r w:rsidRPr="00090E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Качелайского сельского поселения Кочкуровского муниципального района от 28.12.2018 года №101 «О бюджете Качелайского сельского поселения на 2019 год и на плановый период 2020 и 2021 годов» изложить в прилагаемой редакции (приложение 1);</w:t>
      </w:r>
    </w:p>
    <w:p w:rsidR="007F66AD" w:rsidRDefault="007F66AD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1.3 Приложение 5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Качелайского сельского поселения Кочкуровского муниципального района от 28.12.2018 года №101 «О бюджете Качелайского сельского поселения на 2019 год и на плановый период 2020 и 2021 годов» изложить в прилагаемой редакции (приложение 2);</w:t>
      </w:r>
    </w:p>
    <w:p w:rsidR="007F66AD" w:rsidRDefault="007F66AD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1.4 Приложение 6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Качелайского сельского поселения Кочкуровского муниципального района от 28.12.2018 года №102 «О бюджете Качелайского сельского поселения на 2019 год и на плановый период 2020 и 2021 годов» изложить в прилагаемой редакции (приложение 3);</w:t>
      </w:r>
    </w:p>
    <w:p w:rsidR="007F66AD" w:rsidRDefault="007F66AD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1.5 Приложение 7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Качелайского сельского поселения Кочкуровского муниципального района от 28.12.2018 года №102 «О бюджете Качелайского сельского поселения на 2019 год и на плановый период 2020 и 2021 годов» изложить в прилагаемой редакции (приложение 4).</w:t>
      </w:r>
    </w:p>
    <w:p w:rsidR="007F66AD" w:rsidRDefault="007F66AD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 Настоящее решение вступает в силу со дня его официального опубликования.</w:t>
      </w:r>
    </w:p>
    <w:p w:rsidR="007F66AD" w:rsidRDefault="007F66AD" w:rsidP="00047B9B">
      <w:pPr>
        <w:ind w:firstLine="540"/>
        <w:jc w:val="both"/>
        <w:rPr>
          <w:rFonts w:ascii="Arial" w:hAnsi="Arial" w:cs="Arial"/>
        </w:rPr>
      </w:pPr>
    </w:p>
    <w:p w:rsidR="007F66AD" w:rsidRDefault="007F66AD" w:rsidP="00CE2C91">
      <w:pPr>
        <w:rPr>
          <w:rFonts w:ascii="Arial" w:hAnsi="Arial" w:cs="Arial"/>
        </w:rPr>
      </w:pPr>
    </w:p>
    <w:p w:rsidR="007F66AD" w:rsidRDefault="007F66AD" w:rsidP="00CE2C91">
      <w:pPr>
        <w:rPr>
          <w:rFonts w:ascii="Arial" w:hAnsi="Arial" w:cs="Arial"/>
        </w:rPr>
      </w:pPr>
    </w:p>
    <w:p w:rsidR="007F66AD" w:rsidRDefault="007F66AD" w:rsidP="00CE2C91">
      <w:pPr>
        <w:rPr>
          <w:rFonts w:ascii="Arial" w:hAnsi="Arial" w:cs="Arial"/>
        </w:rPr>
      </w:pPr>
    </w:p>
    <w:p w:rsidR="007F66AD" w:rsidRDefault="007F66AD" w:rsidP="00CE2C91">
      <w:pPr>
        <w:rPr>
          <w:rFonts w:ascii="Arial" w:hAnsi="Arial" w:cs="Arial"/>
        </w:rPr>
      </w:pPr>
    </w:p>
    <w:p w:rsidR="007F66AD" w:rsidRPr="00B24E03" w:rsidRDefault="007F66AD" w:rsidP="00A271B0">
      <w:pPr>
        <w:jc w:val="right"/>
        <w:rPr>
          <w:rFonts w:ascii="Arial" w:hAnsi="Arial" w:cs="Arial"/>
        </w:rPr>
      </w:pPr>
      <w:r w:rsidRPr="00B24E03">
        <w:rPr>
          <w:rFonts w:ascii="Arial" w:hAnsi="Arial" w:cs="Arial"/>
        </w:rPr>
        <w:t>Глава</w:t>
      </w:r>
    </w:p>
    <w:p w:rsidR="007F66AD" w:rsidRPr="00B24E03" w:rsidRDefault="007F66AD" w:rsidP="00A271B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Качелайского</w:t>
      </w:r>
      <w:r w:rsidRPr="00B24E03">
        <w:rPr>
          <w:rFonts w:ascii="Arial" w:hAnsi="Arial" w:cs="Arial"/>
        </w:rPr>
        <w:t xml:space="preserve"> сельского поселения </w:t>
      </w:r>
    </w:p>
    <w:p w:rsidR="007F66AD" w:rsidRPr="00B24E03" w:rsidRDefault="007F66AD" w:rsidP="00A271B0">
      <w:pPr>
        <w:jc w:val="right"/>
        <w:rPr>
          <w:rFonts w:ascii="Arial" w:hAnsi="Arial" w:cs="Arial"/>
          <w:caps/>
        </w:rPr>
      </w:pPr>
      <w:r>
        <w:rPr>
          <w:rFonts w:ascii="Arial" w:hAnsi="Arial" w:cs="Arial"/>
        </w:rPr>
        <w:t>В</w:t>
      </w:r>
      <w:r w:rsidRPr="00B24E03">
        <w:rPr>
          <w:rFonts w:ascii="Arial" w:hAnsi="Arial" w:cs="Arial"/>
        </w:rPr>
        <w:t>.</w:t>
      </w:r>
      <w:r>
        <w:rPr>
          <w:rFonts w:ascii="Arial" w:hAnsi="Arial" w:cs="Arial"/>
        </w:rPr>
        <w:t>И</w:t>
      </w:r>
      <w:r w:rsidRPr="00B24E03">
        <w:rPr>
          <w:rFonts w:ascii="Arial" w:hAnsi="Arial" w:cs="Arial"/>
        </w:rPr>
        <w:t>.</w:t>
      </w:r>
      <w:r w:rsidRPr="00B24E03">
        <w:rPr>
          <w:rFonts w:ascii="Arial" w:hAnsi="Arial" w:cs="Arial"/>
          <w:spacing w:val="-2"/>
        </w:rPr>
        <w:t xml:space="preserve">  </w:t>
      </w:r>
      <w:r>
        <w:rPr>
          <w:rFonts w:ascii="Arial" w:hAnsi="Arial" w:cs="Arial"/>
          <w:spacing w:val="-2"/>
        </w:rPr>
        <w:t>Вишняков</w:t>
      </w:r>
      <w:r w:rsidRPr="00B24E03">
        <w:rPr>
          <w:rFonts w:ascii="Arial" w:hAnsi="Arial" w:cs="Arial"/>
          <w:caps/>
        </w:rPr>
        <w:t xml:space="preserve">                                                                                                              </w:t>
      </w:r>
    </w:p>
    <w:p w:rsidR="007F66AD" w:rsidRDefault="007F66AD" w:rsidP="00A271B0">
      <w:pPr>
        <w:rPr>
          <w:rFonts w:ascii="Arial" w:hAnsi="Arial" w:cs="Arial"/>
        </w:rPr>
      </w:pPr>
    </w:p>
    <w:p w:rsidR="007F66AD" w:rsidRDefault="007F66AD" w:rsidP="00CE2C91">
      <w:pPr>
        <w:rPr>
          <w:rFonts w:ascii="Arial" w:hAnsi="Arial" w:cs="Arial"/>
        </w:rPr>
      </w:pPr>
    </w:p>
    <w:p w:rsidR="007F66AD" w:rsidRPr="00B24E03" w:rsidRDefault="007F66AD" w:rsidP="00CE2C91">
      <w:pPr>
        <w:rPr>
          <w:rFonts w:ascii="Arial" w:hAnsi="Arial" w:cs="Arial"/>
        </w:rPr>
      </w:pPr>
    </w:p>
    <w:sectPr w:rsidR="007F66AD" w:rsidRPr="00B24E03" w:rsidSect="00D33010">
      <w:headerReference w:type="default" r:id="rId6"/>
      <w:pgSz w:w="11906" w:h="16838"/>
      <w:pgMar w:top="1134" w:right="850" w:bottom="1134" w:left="15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6AD" w:rsidRDefault="007F66AD" w:rsidP="003F70E7">
      <w:r>
        <w:separator/>
      </w:r>
    </w:p>
  </w:endnote>
  <w:endnote w:type="continuationSeparator" w:id="1">
    <w:p w:rsidR="007F66AD" w:rsidRDefault="007F66AD" w:rsidP="003F7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6AD" w:rsidRDefault="007F66AD" w:rsidP="003F70E7">
      <w:r>
        <w:separator/>
      </w:r>
    </w:p>
  </w:footnote>
  <w:footnote w:type="continuationSeparator" w:id="1">
    <w:p w:rsidR="007F66AD" w:rsidRDefault="007F66AD" w:rsidP="003F70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6AD" w:rsidRDefault="007F66AD" w:rsidP="00512A10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t xml:space="preserve">                                                                                                  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F66AD" w:rsidRDefault="007F66AD" w:rsidP="00512A10">
    <w:pPr>
      <w:pStyle w:val="Header"/>
      <w:ind w:right="360"/>
    </w:pPr>
    <w: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CFA"/>
    <w:rsid w:val="00033BE6"/>
    <w:rsid w:val="00047B9B"/>
    <w:rsid w:val="00090E42"/>
    <w:rsid w:val="000A3528"/>
    <w:rsid w:val="000A3EC5"/>
    <w:rsid w:val="000E70D0"/>
    <w:rsid w:val="000F69F7"/>
    <w:rsid w:val="00116E84"/>
    <w:rsid w:val="00162FF2"/>
    <w:rsid w:val="001C0E19"/>
    <w:rsid w:val="001C26D3"/>
    <w:rsid w:val="001F59ED"/>
    <w:rsid w:val="002F3947"/>
    <w:rsid w:val="002F6794"/>
    <w:rsid w:val="002F705B"/>
    <w:rsid w:val="00332BA9"/>
    <w:rsid w:val="00373CDB"/>
    <w:rsid w:val="003A1E42"/>
    <w:rsid w:val="003C6467"/>
    <w:rsid w:val="003F70E7"/>
    <w:rsid w:val="004079EF"/>
    <w:rsid w:val="00476A54"/>
    <w:rsid w:val="00484C45"/>
    <w:rsid w:val="004A41B9"/>
    <w:rsid w:val="00512A10"/>
    <w:rsid w:val="0053037B"/>
    <w:rsid w:val="005328B2"/>
    <w:rsid w:val="00535A52"/>
    <w:rsid w:val="00584EAF"/>
    <w:rsid w:val="005C5182"/>
    <w:rsid w:val="005C5A05"/>
    <w:rsid w:val="005D1DBA"/>
    <w:rsid w:val="005F0C5E"/>
    <w:rsid w:val="00657489"/>
    <w:rsid w:val="00672BC9"/>
    <w:rsid w:val="0068016E"/>
    <w:rsid w:val="0074769D"/>
    <w:rsid w:val="00770118"/>
    <w:rsid w:val="00783BEA"/>
    <w:rsid w:val="007933B5"/>
    <w:rsid w:val="007F66AD"/>
    <w:rsid w:val="00842AB9"/>
    <w:rsid w:val="008E1462"/>
    <w:rsid w:val="00903F72"/>
    <w:rsid w:val="00911CB7"/>
    <w:rsid w:val="00946CFA"/>
    <w:rsid w:val="009564AE"/>
    <w:rsid w:val="00957999"/>
    <w:rsid w:val="009759AE"/>
    <w:rsid w:val="00983329"/>
    <w:rsid w:val="009A446B"/>
    <w:rsid w:val="009C596C"/>
    <w:rsid w:val="00A040F7"/>
    <w:rsid w:val="00A2692B"/>
    <w:rsid w:val="00A271B0"/>
    <w:rsid w:val="00A9682E"/>
    <w:rsid w:val="00AB1227"/>
    <w:rsid w:val="00AD6370"/>
    <w:rsid w:val="00AE1D39"/>
    <w:rsid w:val="00B0097E"/>
    <w:rsid w:val="00B1509B"/>
    <w:rsid w:val="00B152C1"/>
    <w:rsid w:val="00B1584A"/>
    <w:rsid w:val="00B164AC"/>
    <w:rsid w:val="00B23613"/>
    <w:rsid w:val="00B24E03"/>
    <w:rsid w:val="00BA0B36"/>
    <w:rsid w:val="00BB3C96"/>
    <w:rsid w:val="00BD6953"/>
    <w:rsid w:val="00BD7FEB"/>
    <w:rsid w:val="00C17F24"/>
    <w:rsid w:val="00C21A9F"/>
    <w:rsid w:val="00C8428B"/>
    <w:rsid w:val="00CA4313"/>
    <w:rsid w:val="00CC01D0"/>
    <w:rsid w:val="00CE2C91"/>
    <w:rsid w:val="00CF411D"/>
    <w:rsid w:val="00D33010"/>
    <w:rsid w:val="00D40EA8"/>
    <w:rsid w:val="00D42965"/>
    <w:rsid w:val="00D715FB"/>
    <w:rsid w:val="00D82229"/>
    <w:rsid w:val="00DA388B"/>
    <w:rsid w:val="00DC33A4"/>
    <w:rsid w:val="00E32F12"/>
    <w:rsid w:val="00EB2B1D"/>
    <w:rsid w:val="00ED5120"/>
    <w:rsid w:val="00F73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CF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946CF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946C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946CFA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946C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46CFA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46CF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564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51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6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285</TotalTime>
  <Pages>2</Pages>
  <Words>458</Words>
  <Characters>2614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 МОРДОВИЯ</dc:title>
  <dc:subject/>
  <dc:creator>Пользователь Windows</dc:creator>
  <cp:keywords/>
  <dc:description/>
  <cp:lastModifiedBy>Anna</cp:lastModifiedBy>
  <cp:revision>22</cp:revision>
  <cp:lastPrinted>2019-04-01T10:28:00Z</cp:lastPrinted>
  <dcterms:created xsi:type="dcterms:W3CDTF">2019-02-18T13:31:00Z</dcterms:created>
  <dcterms:modified xsi:type="dcterms:W3CDTF">2019-04-01T10:29:00Z</dcterms:modified>
</cp:coreProperties>
</file>